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Конспект непосредственной образовательной деятельности.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Тема: «Математический батл».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Возраст: подготовительная к школе</w: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3C5A0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группа (6-7 лет).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Образовательная область «Познавательное развитие»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Pr="003C5A0B" w:rsidRDefault="00CC73BF" w:rsidP="009A625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Цель</w: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>: Выявить уровень полученных знаний по ФЭМП.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Задачи</w: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>: Уточнить и закрепить имеющиеся у детей представления о времени (дни недели, части суток, месяцы года), геометрические представления. Упражнять в решении и составлении задач на сложение и вычитание. Совершенствовать представления о структуре задачи. Развивать внимание, память, логическое мышление. Воспитывать в детях взаимопомощь, дружбу, навыки работы в коллективе.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Оборудование</w: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ноутбук</w: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b/>
          <w:color w:val="000000"/>
          <w:sz w:val="28"/>
          <w:szCs w:val="28"/>
          <w:lang w:eastAsia="ru-RU"/>
        </w:rPr>
        <w:t>Ход  НОД</w:t>
      </w:r>
    </w:p>
    <w:p w:rsidR="00CC73BF" w:rsidRPr="003C5A0B" w:rsidRDefault="00CC73BF" w:rsidP="009A62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Default="00CC73BF" w:rsidP="00E44B4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Мы начинаем наш математический батл. В нашем соревновании принимают участие две команды: «Мальчишки» и «Девчонки». Каждый из вас покажет свое искусство складывать, вычитать, сравнивать. А помогут вам внимательность, смекалка, находчивость и дружба.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конце занятия подведем итог, в какой команде будет допущено меньше ошибок, та команда и победила.</w:t>
      </w:r>
    </w:p>
    <w:p w:rsidR="00CC73BF" w:rsidRPr="003C5A0B" w:rsidRDefault="00CC73BF" w:rsidP="00E44B4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Pr="00FD507F" w:rsidRDefault="00CC73BF" w:rsidP="00FD507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D507F">
        <w:rPr>
          <w:rFonts w:ascii="Times New Roman" w:hAnsi="Times New Roman"/>
          <w:b/>
          <w:color w:val="000000"/>
          <w:sz w:val="28"/>
          <w:szCs w:val="28"/>
          <w:lang w:eastAsia="ru-RU"/>
        </w:rPr>
        <w:t>Первое задание: «Реши кроссворд - разминка»</w:t>
      </w:r>
    </w:p>
    <w:p w:rsidR="00CC73BF" w:rsidRPr="00FD507F" w:rsidRDefault="00CC73BF" w:rsidP="00FD507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CC73BF" w:rsidRPr="003C5A0B" w:rsidRDefault="00CC73BF" w:rsidP="003C5A0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style="position:absolute;left:0;text-align:left;margin-left:0;margin-top:47.35pt;width:513.2pt;height:384.3pt;z-index:251652608;visibility:visible;mso-position-horizontal-relative:text;mso-position-vertical-relative:text">
            <v:imagedata r:id="rId5" o:title=""/>
            <w10:wrap type="square"/>
          </v:shape>
        </w:pict>
      </w: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97pt;margin-top:34.75pt;width:203.45pt;height:45.2pt;z-index:251653632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мальчиков"/>
          </v:shape>
        </w:pict>
      </w:r>
      <w:r>
        <w:rPr>
          <w:noProof/>
          <w:lang w:eastAsia="ru-RU"/>
        </w:rPr>
        <w:pict>
          <v:shape id="_x0000_s1028" type="#_x0000_t136" style="position:absolute;margin-left:18pt;margin-top:34.75pt;width:203.45pt;height:45.2pt;z-index:251654656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девочек"/>
          </v:shape>
        </w:pict>
      </w:r>
    </w:p>
    <w:p w:rsidR="00CC73BF" w:rsidRPr="00FD507F" w:rsidRDefault="00CC73BF" w:rsidP="00FD507F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D507F">
        <w:rPr>
          <w:rFonts w:ascii="Times New Roman" w:hAnsi="Times New Roman"/>
          <w:b/>
          <w:color w:val="000000"/>
          <w:sz w:val="28"/>
          <w:szCs w:val="28"/>
          <w:lang w:eastAsia="ru-RU"/>
        </w:rPr>
        <w:t>Второе задание: «Реши кроссворд - закрепление»</w:t>
      </w: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29" type="#_x0000_t136" style="position:absolute;margin-left:279pt;margin-top:334.9pt;width:203.45pt;height:45.2pt;z-index:251656704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девочек"/>
          </v:shape>
        </w:pict>
      </w:r>
      <w:r>
        <w:rPr>
          <w:noProof/>
          <w:lang w:eastAsia="ru-RU"/>
        </w:rPr>
        <w:pict>
          <v:shape id="_x0000_s1030" type="#_x0000_t136" style="position:absolute;margin-left:36pt;margin-top:334.9pt;width:203.45pt;height:45.2pt;z-index:251655680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мальчиков"/>
          </v:shape>
        </w:pict>
      </w:r>
      <w:r w:rsidRPr="008E124B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7" o:spid="_x0000_i1025" type="#_x0000_t75" style="width:503.25pt;height:377.25pt;visibility:visible">
            <v:imagedata r:id="rId6" o:title=""/>
          </v:shape>
        </w:pic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Pr="00FD507F" w:rsidRDefault="00CC73BF" w:rsidP="00FD507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D507F">
        <w:rPr>
          <w:rFonts w:ascii="Times New Roman" w:hAnsi="Times New Roman"/>
          <w:b/>
          <w:color w:val="000000"/>
          <w:sz w:val="28"/>
          <w:szCs w:val="28"/>
          <w:lang w:eastAsia="ru-RU"/>
        </w:rPr>
        <w:t>Третье задание: «Поставь знак больше или меньше»</w:t>
      </w: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1" type="#_x0000_t136" style="position:absolute;margin-left:4in;margin-top:320pt;width:203.45pt;height:45.2pt;z-index:251657728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мальчиков"/>
          </v:shape>
        </w:pict>
      </w:r>
      <w:r>
        <w:rPr>
          <w:noProof/>
          <w:lang w:eastAsia="ru-RU"/>
        </w:rPr>
        <w:pict>
          <v:shape id="_x0000_s1032" type="#_x0000_t136" style="position:absolute;margin-left:18pt;margin-top:320pt;width:203.45pt;height:45.2pt;z-index:251658752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девочек"/>
          </v:shape>
        </w:pict>
      </w:r>
      <w:r w:rsidRPr="008E124B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9" o:spid="_x0000_i1026" type="#_x0000_t75" style="width:483.75pt;height:322.5pt;visibility:visible">
            <v:imagedata r:id="rId7" o:title=""/>
          </v:shape>
        </w:pic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</w:p>
    <w:p w:rsidR="00CC73BF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Pr="00FD507F" w:rsidRDefault="00CC73BF" w:rsidP="00FD507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D507F">
        <w:rPr>
          <w:rFonts w:ascii="Times New Roman" w:hAnsi="Times New Roman"/>
          <w:b/>
          <w:color w:val="000000"/>
          <w:sz w:val="28"/>
          <w:szCs w:val="28"/>
          <w:lang w:eastAsia="ru-RU"/>
        </w:rPr>
        <w:t>Четвертое задание: «Заполни квартиры»</w:t>
      </w: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73BF" w:rsidRPr="003C5A0B" w:rsidRDefault="00CC73BF" w:rsidP="00E44B4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3" type="#_x0000_t136" style="position:absolute;margin-left:18pt;margin-top:3.8pt;width:203.45pt;height:45.2pt;z-index:251659776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мальчиков"/>
          </v:shape>
        </w:pict>
      </w:r>
      <w:r>
        <w:rPr>
          <w:noProof/>
          <w:lang w:eastAsia="ru-RU"/>
        </w:rPr>
        <w:pict>
          <v:shape id="_x0000_s1034" type="#_x0000_t136" style="position:absolute;margin-left:270pt;margin-top:3.8pt;width:203.45pt;height:45.2pt;z-index:251660800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девочек"/>
          </v:shape>
        </w:pict>
      </w:r>
      <w:r w:rsidRPr="008E124B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11" o:spid="_x0000_i1027" type="#_x0000_t75" style="width:487.5pt;height:369pt;visibility:visible">
            <v:imagedata r:id="rId8" o:title=""/>
          </v:shape>
        </w:pic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</w:p>
    <w:p w:rsidR="00CC73BF" w:rsidRPr="00FD507F" w:rsidRDefault="00CC73BF" w:rsidP="00FD507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5" type="#_x0000_t136" style="position:absolute;left:0;text-align:left;margin-left:279pt;margin-top:10pt;width:203.45pt;height:45.2pt;z-index:251661824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мальчиков"/>
          </v:shape>
        </w:pict>
      </w:r>
      <w:r>
        <w:rPr>
          <w:noProof/>
          <w:lang w:eastAsia="ru-RU"/>
        </w:rPr>
        <w:pict>
          <v:shape id="_x0000_s1036" type="#_x0000_t136" style="position:absolute;left:0;text-align:left;margin-left:9pt;margin-top:10pt;width:203.45pt;height:45.2pt;z-index:251662848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ля девочек"/>
          </v:shape>
        </w:pict>
      </w:r>
      <w:r w:rsidRPr="00FD507F">
        <w:rPr>
          <w:rFonts w:ascii="Times New Roman" w:hAnsi="Times New Roman"/>
          <w:b/>
          <w:color w:val="000000"/>
          <w:sz w:val="28"/>
          <w:szCs w:val="28"/>
          <w:lang w:eastAsia="ru-RU"/>
        </w:rPr>
        <w:t>Пятое задание: «Расставь время на часах»</w:t>
      </w:r>
    </w:p>
    <w:p w:rsidR="00CC73BF" w:rsidRPr="003C5A0B" w:rsidRDefault="00CC73BF" w:rsidP="003C5A0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124B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14" o:spid="_x0000_i1028" type="#_x0000_t75" style="width:480pt;height:5in;visibility:visible">
            <v:imagedata r:id="rId9" o:title=""/>
          </v:shape>
        </w:pict>
      </w:r>
      <w:r w:rsidRPr="003C5A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</w:p>
    <w:sectPr w:rsidR="00CC73BF" w:rsidRPr="003C5A0B" w:rsidSect="00E44B41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07BA"/>
    <w:multiLevelType w:val="multilevel"/>
    <w:tmpl w:val="3F8E8E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EE4B81"/>
    <w:multiLevelType w:val="multilevel"/>
    <w:tmpl w:val="BD2CF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3C5ACB"/>
    <w:multiLevelType w:val="multilevel"/>
    <w:tmpl w:val="DEC84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FA4739"/>
    <w:multiLevelType w:val="multilevel"/>
    <w:tmpl w:val="44D27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DBF4E0E"/>
    <w:multiLevelType w:val="multilevel"/>
    <w:tmpl w:val="56567D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1366A1"/>
    <w:multiLevelType w:val="multilevel"/>
    <w:tmpl w:val="F24033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505B3C"/>
    <w:multiLevelType w:val="multilevel"/>
    <w:tmpl w:val="985C6B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39A7C35"/>
    <w:multiLevelType w:val="multilevel"/>
    <w:tmpl w:val="84D2C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2BB65A2"/>
    <w:multiLevelType w:val="multilevel"/>
    <w:tmpl w:val="772EC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4E03358"/>
    <w:multiLevelType w:val="multilevel"/>
    <w:tmpl w:val="F32C6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5D02343"/>
    <w:multiLevelType w:val="multilevel"/>
    <w:tmpl w:val="F56A7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B8417C"/>
    <w:multiLevelType w:val="multilevel"/>
    <w:tmpl w:val="F998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9F93AEB"/>
    <w:multiLevelType w:val="multilevel"/>
    <w:tmpl w:val="F1C4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E2220B"/>
    <w:multiLevelType w:val="multilevel"/>
    <w:tmpl w:val="943E7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4AD6A09"/>
    <w:multiLevelType w:val="multilevel"/>
    <w:tmpl w:val="476EA0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C515160"/>
    <w:multiLevelType w:val="multilevel"/>
    <w:tmpl w:val="3FBEB0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0601887"/>
    <w:multiLevelType w:val="multilevel"/>
    <w:tmpl w:val="33DCD7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D9A0E6D"/>
    <w:multiLevelType w:val="multilevel"/>
    <w:tmpl w:val="248C59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D6A0CB3"/>
    <w:multiLevelType w:val="multilevel"/>
    <w:tmpl w:val="D150A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FA06904"/>
    <w:multiLevelType w:val="multilevel"/>
    <w:tmpl w:val="0546BF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18"/>
  </w:num>
  <w:num w:numId="4">
    <w:abstractNumId w:val="1"/>
  </w:num>
  <w:num w:numId="5">
    <w:abstractNumId w:val="16"/>
  </w:num>
  <w:num w:numId="6">
    <w:abstractNumId w:val="5"/>
  </w:num>
  <w:num w:numId="7">
    <w:abstractNumId w:val="11"/>
  </w:num>
  <w:num w:numId="8">
    <w:abstractNumId w:val="12"/>
  </w:num>
  <w:num w:numId="9">
    <w:abstractNumId w:val="14"/>
  </w:num>
  <w:num w:numId="10">
    <w:abstractNumId w:val="3"/>
  </w:num>
  <w:num w:numId="11">
    <w:abstractNumId w:val="4"/>
  </w:num>
  <w:num w:numId="12">
    <w:abstractNumId w:val="6"/>
  </w:num>
  <w:num w:numId="13">
    <w:abstractNumId w:val="15"/>
  </w:num>
  <w:num w:numId="14">
    <w:abstractNumId w:val="19"/>
  </w:num>
  <w:num w:numId="15">
    <w:abstractNumId w:val="0"/>
  </w:num>
  <w:num w:numId="16">
    <w:abstractNumId w:val="13"/>
  </w:num>
  <w:num w:numId="17">
    <w:abstractNumId w:val="9"/>
  </w:num>
  <w:num w:numId="18">
    <w:abstractNumId w:val="17"/>
  </w:num>
  <w:num w:numId="19">
    <w:abstractNumId w:val="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543"/>
    <w:rsid w:val="001B3543"/>
    <w:rsid w:val="003C5A0B"/>
    <w:rsid w:val="004971B6"/>
    <w:rsid w:val="006C618A"/>
    <w:rsid w:val="006F4D31"/>
    <w:rsid w:val="008E124B"/>
    <w:rsid w:val="00904FA7"/>
    <w:rsid w:val="009A6250"/>
    <w:rsid w:val="009B7794"/>
    <w:rsid w:val="00A31FD0"/>
    <w:rsid w:val="00A37206"/>
    <w:rsid w:val="00AE1BBE"/>
    <w:rsid w:val="00B644A1"/>
    <w:rsid w:val="00BC7E16"/>
    <w:rsid w:val="00CC73BF"/>
    <w:rsid w:val="00E44B41"/>
    <w:rsid w:val="00E62352"/>
    <w:rsid w:val="00EE0EF8"/>
    <w:rsid w:val="00F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B35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1B3543"/>
    <w:rPr>
      <w:rFonts w:cs="Times New Roman"/>
      <w:b/>
    </w:rPr>
  </w:style>
  <w:style w:type="paragraph" w:customStyle="1" w:styleId="c1">
    <w:name w:val="c1"/>
    <w:basedOn w:val="Normal"/>
    <w:uiPriority w:val="99"/>
    <w:rsid w:val="009A62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uiPriority w:val="99"/>
    <w:rsid w:val="009A6250"/>
  </w:style>
  <w:style w:type="character" w:customStyle="1" w:styleId="c17">
    <w:name w:val="c17"/>
    <w:uiPriority w:val="99"/>
    <w:rsid w:val="009A6250"/>
  </w:style>
  <w:style w:type="paragraph" w:customStyle="1" w:styleId="c7">
    <w:name w:val="c7"/>
    <w:basedOn w:val="Normal"/>
    <w:uiPriority w:val="99"/>
    <w:rsid w:val="009A62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uiPriority w:val="99"/>
    <w:rsid w:val="009A6250"/>
  </w:style>
  <w:style w:type="character" w:customStyle="1" w:styleId="c2">
    <w:name w:val="c2"/>
    <w:uiPriority w:val="99"/>
    <w:rsid w:val="009A6250"/>
  </w:style>
  <w:style w:type="paragraph" w:customStyle="1" w:styleId="c5">
    <w:name w:val="c5"/>
    <w:basedOn w:val="Normal"/>
    <w:uiPriority w:val="99"/>
    <w:rsid w:val="009A62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Normal"/>
    <w:uiPriority w:val="99"/>
    <w:rsid w:val="009A62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4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4B41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6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3</Pages>
  <Words>188</Words>
  <Characters>1073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Евгения</cp:lastModifiedBy>
  <cp:revision>6</cp:revision>
  <dcterms:created xsi:type="dcterms:W3CDTF">2019-01-24T14:56:00Z</dcterms:created>
  <dcterms:modified xsi:type="dcterms:W3CDTF">2020-05-29T06:47:00Z</dcterms:modified>
</cp:coreProperties>
</file>